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56533D7F"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443A9A" w:rsidRPr="00443A9A">
        <w:rPr>
          <w:b/>
          <w:i/>
          <w:noProof/>
          <w:sz w:val="28"/>
        </w:rPr>
        <w:t>R5-224522</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7F55864" w:rsidR="001E41F3" w:rsidRPr="00D01D4E" w:rsidRDefault="00443A9A" w:rsidP="00C2344A">
            <w:pPr>
              <w:pStyle w:val="CRCoverPage"/>
              <w:spacing w:after="0"/>
              <w:jc w:val="center"/>
              <w:rPr>
                <w:noProof/>
                <w:lang w:eastAsia="zh-CN"/>
              </w:rPr>
            </w:pPr>
            <w:r>
              <w:rPr>
                <w:b/>
                <w:noProof/>
                <w:sz w:val="28"/>
                <w:lang w:eastAsia="zh-CN"/>
              </w:rPr>
              <w:t>0342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05A2CCB" w:rsidR="001E41F3" w:rsidRPr="00D01D4E" w:rsidRDefault="00443A9A" w:rsidP="00035452">
            <w:pPr>
              <w:pStyle w:val="CRCoverPage"/>
              <w:spacing w:after="0"/>
              <w:ind w:left="100"/>
              <w:rPr>
                <w:noProof/>
                <w:lang w:eastAsia="zh-CN"/>
              </w:rPr>
            </w:pPr>
            <w:r w:rsidRPr="00443A9A">
              <w:rPr>
                <w:noProof/>
                <w:lang w:eastAsia="zh-CN"/>
              </w:rPr>
              <w:t>TT analysis for NR SL RRM TC 9.1.1.2 - SyncRef UE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F02D7" w:rsidR="00B33E2F" w:rsidRPr="00D01D4E" w:rsidRDefault="00514DC3" w:rsidP="002844FC">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9.1.1.</w:t>
            </w:r>
            <w:r w:rsidR="002844FC">
              <w:rPr>
                <w:noProof/>
                <w:lang w:eastAsia="zh-CN"/>
              </w:rPr>
              <w:t>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759E423" w:rsidR="00514DC3" w:rsidRPr="00D01D4E" w:rsidRDefault="00514DC3" w:rsidP="002844FC">
            <w:pPr>
              <w:pStyle w:val="CRCoverPage"/>
              <w:numPr>
                <w:ilvl w:val="0"/>
                <w:numId w:val="23"/>
              </w:numPr>
              <w:spacing w:after="0"/>
              <w:rPr>
                <w:noProof/>
              </w:rPr>
            </w:pPr>
            <w:r>
              <w:rPr>
                <w:noProof/>
                <w:lang w:eastAsia="zh-CN"/>
              </w:rPr>
              <w:t xml:space="preserve">TT analysis for </w:t>
            </w:r>
            <w:r w:rsidRPr="00514DC3">
              <w:rPr>
                <w:noProof/>
                <w:lang w:eastAsia="zh-CN"/>
              </w:rPr>
              <w:t>NR SL RRM TC 9.1.1.</w:t>
            </w:r>
            <w:r w:rsidR="002844FC">
              <w:rPr>
                <w:noProof/>
                <w:lang w:eastAsia="zh-CN"/>
              </w:rPr>
              <w:t>2</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6FA700E"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443A9A" w:rsidRPr="00443A9A">
              <w:rPr>
                <w:noProof/>
              </w:rPr>
              <w:t>1880</w:t>
            </w:r>
            <w:r w:rsidR="00443A9A" w:rsidRPr="00443A9A">
              <w:rPr>
                <w:rFonts w:hint="eastAsia"/>
                <w:noProof/>
                <w:lang w:eastAsia="zh-CN"/>
              </w:rPr>
              <w:t>,</w:t>
            </w:r>
            <w:r w:rsidR="00443A9A" w:rsidRPr="00443A9A">
              <w:rPr>
                <w:noProof/>
                <w:lang w:eastAsia="zh-CN"/>
              </w:rPr>
              <w:t xml:space="preserve"> 1893</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91D16E"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066C61F3" w:rsidR="00514DC3" w:rsidRDefault="00514DC3" w:rsidP="00514DC3">
      <w:pPr>
        <w:rPr>
          <w:lang w:eastAsia="zh-CN"/>
        </w:rPr>
      </w:pPr>
      <w:r w:rsidRPr="00415567">
        <w:t>"</w:t>
      </w:r>
      <w:r w:rsidR="00D54284" w:rsidRPr="00514DC3">
        <w:rPr>
          <w:lang w:eastAsia="zh-CN"/>
        </w:rPr>
        <w:t>38.533 9.1.1.</w:t>
      </w:r>
      <w:r w:rsidR="002844FC">
        <w:rPr>
          <w:lang w:eastAsia="zh-CN"/>
        </w:rPr>
        <w:t>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C152" w14:textId="77777777" w:rsidR="008411B0" w:rsidRDefault="008411B0">
      <w:r>
        <w:separator/>
      </w:r>
    </w:p>
  </w:endnote>
  <w:endnote w:type="continuationSeparator" w:id="0">
    <w:p w14:paraId="1770394B" w14:textId="77777777" w:rsidR="008411B0" w:rsidRDefault="0084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34721" w14:textId="77777777" w:rsidR="008411B0" w:rsidRDefault="008411B0">
      <w:r>
        <w:separator/>
      </w:r>
    </w:p>
  </w:footnote>
  <w:footnote w:type="continuationSeparator" w:id="0">
    <w:p w14:paraId="23469C73" w14:textId="77777777" w:rsidR="008411B0" w:rsidRDefault="00841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4FC"/>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43A9A"/>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1B0"/>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74C6-03D3-43AA-9741-E0837A5E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2</Pages>
  <Words>324</Words>
  <Characters>1851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2022-02-21T03:38:00Z</dcterms:created>
  <dcterms:modified xsi:type="dcterms:W3CDTF">2022-08-05T02:50:00Z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(3)Wkpla2CGNmlHstytrQQrPRXhu7FdHO1uAWaFl8YURpUxqvMe4QY1qAP+6M2ccL4EZGhT7DUs
a+v5lDrxZlQyuM7VCsv7MlkUpHBxZuoijhZVDwWyw0jZI0MvCTRENFIC2RvjBmnxR9kTxVl6
pz3mi6hmfbcJnAwxMsKfR2rwYKfBCYppMxSc8zN+/+h5hQAk/RrKj9PCnzcWgSRKCZSi4RuO
6vWke05CPo9R5vKtca</vt:lpwstr>
  </property>
  <property fmtid="{D5CDD505-2E9C-101B-9397-08002B2CF9AE}" pid="22" name="_2015_ms_pID_7253431">
    <vt:lpwstr>rScBFrm4uB7f2x9p2BKGD7cQ1kb2raix3uAowoP4vgQvt5NOzCp+63
SMBlO1b/cw1ry3XWKYMDwCVy/ZNPJ24/rSRyx0mouL4KARQ8FD2fDHqPm8+fNF7MhdFJ9VuZ
z4QUTOzTiQTQTMYJz717TV7Q9ScVW4UPF6lyYfVBJOOgN99Ql50WaNV3xjNR6jJxlZaHGMQo
z7c5kLaUjJ05DCypTBGuMOyA5Ryv13Tp2ANz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8Q==</vt:lpwstr>
  </property>
</Properties>
</file>